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9BBB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Reginald COBHAM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27BB2BA1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Chiddingstone</w:t>
      </w:r>
      <w:proofErr w:type="spellEnd"/>
      <w:r>
        <w:rPr>
          <w:rFonts w:cs="Times New Roman"/>
          <w:szCs w:val="24"/>
        </w:rPr>
        <w:t>, Kent.</w:t>
      </w:r>
    </w:p>
    <w:p w14:paraId="52857908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</w:p>
    <w:p w14:paraId="658114ED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</w:p>
    <w:p w14:paraId="240CACF4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made his Will.</w:t>
      </w:r>
    </w:p>
    <w:p w14:paraId="1553D2DA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4BCCB03D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</w:p>
    <w:p w14:paraId="0691F319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</w:p>
    <w:p w14:paraId="2827BEE1" w14:textId="77777777" w:rsidR="00726AC1" w:rsidRDefault="00726AC1" w:rsidP="00726AC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August 2022</w:t>
      </w:r>
    </w:p>
    <w:p w14:paraId="1246AA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F2B3" w14:textId="77777777" w:rsidR="00726AC1" w:rsidRDefault="00726AC1" w:rsidP="009139A6">
      <w:r>
        <w:separator/>
      </w:r>
    </w:p>
  </w:endnote>
  <w:endnote w:type="continuationSeparator" w:id="0">
    <w:p w14:paraId="7BF9D290" w14:textId="77777777" w:rsidR="00726AC1" w:rsidRDefault="00726A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EB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81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42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47BA" w14:textId="77777777" w:rsidR="00726AC1" w:rsidRDefault="00726AC1" w:rsidP="009139A6">
      <w:r>
        <w:separator/>
      </w:r>
    </w:p>
  </w:footnote>
  <w:footnote w:type="continuationSeparator" w:id="0">
    <w:p w14:paraId="235284DE" w14:textId="77777777" w:rsidR="00726AC1" w:rsidRDefault="00726A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63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B2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87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AC1"/>
    <w:rsid w:val="000666E0"/>
    <w:rsid w:val="002510B7"/>
    <w:rsid w:val="005C130B"/>
    <w:rsid w:val="00726AC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4FF8B"/>
  <w15:chartTrackingRefBased/>
  <w15:docId w15:val="{FC920140-0841-412E-BB40-761A982C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6A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2022-12-09T10:57:00Z</dcterms:created>
  <dcterms:modified xsi:type="dcterms:W3CDTF">2022-12-09T10:57:00Z</dcterms:modified>
</cp:coreProperties>
</file>